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6C" w:rsidRDefault="000D6C6C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附件：</w:t>
      </w:r>
    </w:p>
    <w:p w:rsidR="000D6C6C" w:rsidRDefault="000D6C6C">
      <w:pPr>
        <w:jc w:val="center"/>
        <w:rPr>
          <w:rFonts w:ascii="经典粗宋简" w:eastAsia="经典粗宋简" w:hAnsi="经典粗宋简" w:cs="Times New Roman"/>
          <w:sz w:val="44"/>
          <w:szCs w:val="44"/>
        </w:rPr>
      </w:pPr>
      <w:r>
        <w:rPr>
          <w:rFonts w:ascii="经典粗宋简" w:eastAsia="经典粗宋简" w:hAnsi="经典粗宋简" w:cs="经典粗宋简" w:hint="eastAsia"/>
          <w:sz w:val="44"/>
          <w:szCs w:val="44"/>
        </w:rPr>
        <w:t>湘阴县古树名木保护名录</w:t>
      </w:r>
    </w:p>
    <w:p w:rsidR="000D6C6C" w:rsidRDefault="000D6C6C">
      <w:pPr>
        <w:jc w:val="center"/>
        <w:rPr>
          <w:rFonts w:ascii="经典粗宋简" w:eastAsia="经典粗宋简" w:hAnsi="经典粗宋简" w:cs="Times New Roman"/>
          <w:sz w:val="11"/>
          <w:szCs w:val="11"/>
        </w:rPr>
      </w:pPr>
    </w:p>
    <w:tbl>
      <w:tblPr>
        <w:tblW w:w="1380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18"/>
        <w:gridCol w:w="888"/>
        <w:gridCol w:w="970"/>
        <w:gridCol w:w="2427"/>
        <w:gridCol w:w="690"/>
        <w:gridCol w:w="630"/>
        <w:gridCol w:w="854"/>
        <w:gridCol w:w="615"/>
        <w:gridCol w:w="4226"/>
        <w:gridCol w:w="1991"/>
      </w:tblGrid>
      <w:tr w:rsidR="000D6C6C" w:rsidRPr="004A0E71">
        <w:trPr>
          <w:trHeight w:val="810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中文名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别名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拉丁名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树龄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树高</w:t>
            </w:r>
            <w:r>
              <w:rPr>
                <w:rFonts w:ascii="宋体" w:cs="Times New Roman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胸径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br/>
              <w:t>cm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冠幅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具体生长位置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管护责任单位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文星镇先锋社区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李伯桥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文星镇总工会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湘阴县总工会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文星镇左宗棠文化园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左宗棠文化园管理处</w:t>
            </w:r>
          </w:p>
        </w:tc>
      </w:tr>
      <w:tr w:rsidR="000D6C6C" w:rsidRPr="004A0E71">
        <w:trPr>
          <w:trHeight w:val="39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文星镇望坪村甘家大屋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甘迪仁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桑树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Morus alba L.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文星镇三峰窑张家园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苏秀英</w:t>
            </w:r>
          </w:p>
        </w:tc>
      </w:tr>
      <w:tr w:rsidR="000D6C6C" w:rsidRPr="004A0E71">
        <w:trPr>
          <w:trHeight w:val="410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文星镇金湖社区大塘组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大塘组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鹤龙湖镇东闸村原鹤龙湖中学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易七根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玉华镇开福村洞冲湾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彭宗云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玉华镇开福村下罗组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下罗组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玉华镇华中村詹家组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詹家组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玉华镇华中村詹家组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詹家组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玉华镇长湖村木盆塘组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木盆塘组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玉华镇长湖村木盆塘组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木盆塘组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乌桕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油子树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Sapium sebiferum (L.) Roxb.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玉华镇长湖村木盆塘组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木盆塘组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玉华镇华光村黑树山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湾里屋组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玉华镇华光村黑树山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湾里屋组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银杏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白果树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Ginkgo biloba L.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玉华镇团山村彭家组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彭家组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银杏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白果树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Ginkgo biloba L.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580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155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玉华镇华光村夏家山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夏家组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玉华镇前进村袁家坝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杨仕林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玉华镇开福村焦家组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孙忠立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玉华镇华中村罗塘易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罗塘易组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117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玉华镇华中村程家湾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程家湾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玉华镇华中村程家湾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程家湾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132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玉华镇同兴村朱家冲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朱家冲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玉华镇玉石村方家塘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方家塘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玉华镇来龙村八组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易运阳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玉华镇东坪村老公组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老公组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马尾松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枞树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PinusmassonianaLamb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玉华镇前进村前进组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女贞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大叶女贞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Ligustrum compactum (Wall. ex G.Don) Hook.f.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42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玉华镇前进村前进组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145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洋沙湖街道办事处（拟设）友爱村油炸岭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友爱村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142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洋沙湖街道办事处（拟设）新华村三组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新华村三组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130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洋沙湖街道办事处（拟设）新华村三组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新华村三组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洋沙湖街道办事处（拟设）名胜村晏家屋场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晏家屋场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洋沙湖街道办事处（拟设）名胜村九组毛溪塘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名胜村九组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洋沙湖街道办事处（拟设）名胜村九组毛溪塘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名胜村九组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洋沙湖街道办事处（拟设）城南村十四组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城南村十四组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洋沙湖街道办事处（拟设）将军村韩家垄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将军村韩垄组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洋沙湖街道办事处（拟设）将军村韩家垄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将军村韩垄组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260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洋沙湖街道办事处（拟设）石思村大力组鸡砂傍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150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洋沙湖街道办事处（拟设）金甫村苏家冲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苏家冲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198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洋沙湖街道办事处（拟设）金甫村苏家冲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苏家冲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洋沙湖街道办事处（拟设）金甫村苏家冲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苏家冲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洋沙湖街道办事处（拟设）白马村五组曾家湾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曾志兵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洋沙湖街道办事处（拟设）白马村五组曾家湾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曾志兵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140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洋沙湖街道办事处（拟设）联合村团结组石灰冲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石灰冲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150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洋沙湖街道办事处（拟设）联合村团结组石灰冲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石灰冲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洋沙湖街道办事处（拟设）联合村团结组石灰冲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石灰冲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细叶青冈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小叶青冈栎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Cyclobalanopsis myrsinaefolia(Blume) Oerst.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洋沙湖街道办事处（拟设）联合村团结组石灰冲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石灰冲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细叶青冈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小叶青冈栎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Cyclobalanopsis myrsinaefolia(Blume) Oerst.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洋沙湖街道办事处（拟设）联合村团结组石灰冲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石灰冲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洋沙湖街道办事处（拟设）花石村栗山组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符友明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139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洋沙湖街道办事处（拟设）浸米村徐家上屋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徐万云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洋沙湖街道办事处（拟设）中山村三组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吴新良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洋沙湖街道办事处（拟设）中山村五组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中山村五组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洋沙湖街道办事处（拟设）仁山村四组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仁山村四组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洋沙湖街道办事处（拟设）仁山村六组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仁山村六组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洋沙湖街道办事处（拟设）仁山村六组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候尧阶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洋沙湖街道办事处（拟设）和平村光明组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何家伟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9.6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洋沙湖街道办事处（拟设）和平村光明组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光明组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洋沙湖街道办事处（拟设）和平村光明组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光明组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149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洋沙湖街道办事处（拟设）和平村光明组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光明组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118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洋沙湖街道办事处（拟设）和平村林必组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李建怡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洋沙湖街道办事处（拟设）和平村大塘组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大塘组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139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洋沙湖街道办事处（拟设）和平村红旗组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红旗组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洋沙湖街道办事处（拟设）和平村红旗组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红旗组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洋沙湖街道办事处（拟设）石板村潘家组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吴胜斌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洋沙湖街道办事处（拟设）石板村潘家组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潘家组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117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洋沙湖街道办事处（拟设）石板村仲家组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钟家组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樟树镇官塘村清水塘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张恒寿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樟树镇兴源村殷家垄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殷家垄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204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金龙镇联兴村横冲组刘家冲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刘家冲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111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金龙镇金凤村朱家冲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朱家冲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赤皮青冈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赤皮椆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Cyclobalanopsis gilva (Blume) Oerst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金龙镇金凤村朱家冲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朱家冲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樟树港镇铁炉村三组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胡权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山茶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茶花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Camellia japonica L.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36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樟树镇文泾村文泾小学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文泾村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51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樟树镇镇郊村二组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汪炯希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56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樟树镇镇郊村二组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汪炯希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樟树镇白羊村白羊小学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白羊小学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樟树镇白羊村一组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白羊村一组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樟树镇镇郊村二组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彭学科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89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樟树镇樟树村樟树中学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樟树中学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樟树镇文泾村邵家坝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黄新泉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静河镇青麦村丁家垄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丁家垄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290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160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静河镇青山村杨家湾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杨家湾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静河镇湾河集镇湾河小学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湾河中学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静河镇青湖村十五组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青湖村十五组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金龙镇香山村聂家新屋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聂俊良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金龙镇香山村聂家新屋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聂家新屋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金龙镇香山村聂家新屋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聂家新屋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金龙镇香山村细佬屋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细佬屋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金龙镇香山村细佬屋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细佬屋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金龙镇文星村六组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文星村六祖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金龙镇香山村庙冲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庙冲组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金龙镇香山村庙冲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庙冲组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玉兰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白玉兰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Magnolia denudate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50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金龙镇香山村聂家大屋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聂家大屋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金龙镇香山村聂家大屋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聂家大屋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金龙镇香山村聂家大屋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聂家大屋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木犀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桂花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Osmanthus fragrans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金龙镇天井村天井坡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左五根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花榈木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花梨木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0rmosia henryi Prain 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横岭湖（青山岛）保护区中山村黄鹤墓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禹正兰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榔榆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秋榆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Ulmus pumila L. Var. Pilosa Rehd.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横岭湖（青山岛）保护区上山村抗日陵园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钟亚平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横岭湖（青山岛）保护区上山村抗日陵园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钟亚平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漕溪港街道办事处（拟设）石塘村团山组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团山组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漕溪港街道办事处（拟设）高山村老屋组吉山黎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老屋组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漕溪港街道办事处（拟设）高山村月塘组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月塘组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漕溪港街道办事处（拟设）高山村前进组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苦槠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槠栗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HardleafOatchestnut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漕溪港街道办事处（拟设）高山村前进组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漕溪港街道办事处（拟设）高山村横岭组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徐建云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漕溪港街道办事处（拟设）高山村横岭组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横岭组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漕溪港街道办事处（拟设）寺坝村一组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寺坝一组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116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漕溪港街道办事处（拟设）石塘村周岭上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周岭上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漕溪港街道办事处（拟设）石塘村周岭上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周岭上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漕溪港街道办事处（拟设）石塘村周岭上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周岭上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六塘乡兰岭村十七组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兰岭村十七组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六塘乡兰岭村七组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兰岭村七组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110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六塘乡兰岭村七组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兰岭村七组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枸骨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狗骨刺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Ilex cornuta Lindl. et Paxt.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51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六塘乡清水村十二组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清水村十二组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六塘乡周塘村十组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周塘村十组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154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六塘乡茶木村四组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茶木村四组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六塘乡茶木村四组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茶木村四组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六塘乡茶木村四组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茶木村四组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六塘乡永胜村四组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永胜村四组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六塘乡永胜村九组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永胜村九组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六塘乡永胜村十组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永胜村十组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六塘乡金岳村胡家湾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胡家湾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六塘乡佘家村七组泥鳅塘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泥鳅塘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六塘乡五塘村二组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五塘村二组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204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六塘乡佘家村彭家塘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彭家塘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六塘乡大冲村吴家老屋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吴家老屋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六塘乡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大冲村吴家老屋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吴家老屋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三塘镇新兴村五组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新兴村五组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女贞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大叶女贞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Ligustrum compactum (Wall. ex G.Don) Hook.f.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三塘镇新兴村九组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新兴村九组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166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三塘镇苏仑村六组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苏仑村六组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79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三塘镇苏仑村六组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苏仑村六组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三塘镇吴公村六组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吴公村六组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三塘镇吴公村六组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吴公村六组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三塘镇长坪村十三组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长坪村十三组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三塘镇长坪村二组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长坪村二组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三塘镇长坪村二组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长坪村二组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榆树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钱榆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Ulmus pumila L.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58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三塘镇苏仑村四组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苏仑村四组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东塘镇新桥村四组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新桥村四组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89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东塘镇一塘村四组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冯超群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东塘镇一塘村五组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王社保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东塘镇白水村一组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白水村一组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东塘镇胡湾村四组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胡湾村四组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东塘镇小桥村二组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余春秋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东塘镇白雁村八组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白雁村八组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东塘镇曾家村九组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张仲军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椤木石楠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凿树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Photinia davidsoniae Rehd. et Wils.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55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东塘镇曾家村九组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张梓庄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新泉镇光华村二组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光华村二组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新泉镇光华村四组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光华村四组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111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新泉镇胡家村二组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胡卫伟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新泉镇牌头村八组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汤赋知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新泉镇牌头村六组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牌头村六组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138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新泉镇荆西村五组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荆西村五组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801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185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岭北镇躲风亭卫生院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躲风亭卫生院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801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172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岭北镇躲风亭卫生院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躲风亭卫生院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岭北镇响铃村大塘组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陈晓阳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148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岭北镇兴合村一组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陈建国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樟树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香樟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Cinnamomum camphora 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</w:t>
            </w:r>
            <w:r>
              <w:rPr>
                <w:rFonts w:ascii="宋体" w:hAnsi="宋体" w:cs="宋体" w:hint="eastAsia"/>
                <w:color w:val="000000"/>
                <w:kern w:val="0"/>
                <w:sz w:val="12"/>
                <w:szCs w:val="12"/>
              </w:rPr>
              <w:t>．）</w:t>
            </w: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Prest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岭北镇莲荷村八组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莲荷村八组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榉树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光叶榉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Zelkova serrata (Thunb.) Makinoz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岭北镇兴民村三组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兴民村三组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木犀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桂花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Osmanthus fragrans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67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岭北镇莲荷村莲荷中学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莲荷小学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湘滨镇姑嫂村姑嫂粮站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姑嫂村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湘滨镇姑嫂村姑嫂粮站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姑嫂村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湘滨镇柳潭村十六组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柳潭村十六组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湘滨镇回龙村五组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回龙村五组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80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湘滨镇柳潭村五组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柳潭村五组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湘滨镇柳潭村五组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柳潭村五组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112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南湖洲镇乐兴村二组老屋山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乐兴村二组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108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南湖洲镇乐兴村百树山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乐兴百树山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124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南湖洲镇乐兴村二组老屋山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乐兴村二组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106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南湖洲镇乐兴村百树山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乐兴村百树山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96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南湖洲镇联民村一组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联民村一组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栗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毛栗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Castanea mollissima Bl.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72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南湖洲镇芷泉村九组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芷泉村九组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131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南湖洲镇联民村八组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联民村八组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64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南湖洲镇长丰村长丰小学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长丰小学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榆树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钱榆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Ulmus pumila L.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18.5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南湖洲镇燎原村燎原小学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燎原小学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南酸枣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山枣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Ziziphus jujuba Mill.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南湖洲镇光明村香罗山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吴建初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无患子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黄金树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 xml:space="preserve">Sapindus mukorossi Gaertn.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南湖洲镇湘平村二组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张根军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枫香树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Liquidambar formosana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湘滨镇紫山村十一组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紫山村十一组</w:t>
            </w:r>
          </w:p>
        </w:tc>
      </w:tr>
      <w:tr w:rsidR="000D6C6C" w:rsidRPr="004A0E71">
        <w:trPr>
          <w:trHeight w:val="285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C6C" w:rsidRDefault="000D6C6C"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银杏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白果树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12"/>
                <w:szCs w:val="12"/>
              </w:rPr>
            </w:pPr>
            <w:r>
              <w:rPr>
                <w:rFonts w:ascii="宋体" w:hAnsi="宋体" w:cs="宋体"/>
                <w:color w:val="000000"/>
                <w:kern w:val="0"/>
                <w:sz w:val="12"/>
                <w:szCs w:val="12"/>
              </w:rPr>
              <w:t>Ginkgo biloba L.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金龙镇青山村大竹坡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6C6C" w:rsidRDefault="000D6C6C">
            <w:pPr>
              <w:widowControl/>
              <w:jc w:val="center"/>
              <w:textAlignment w:val="bottom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青山村大竹坡</w:t>
            </w:r>
          </w:p>
        </w:tc>
      </w:tr>
    </w:tbl>
    <w:p w:rsidR="000D6C6C" w:rsidRDefault="000D6C6C">
      <w:pPr>
        <w:spacing w:line="600" w:lineRule="exact"/>
        <w:rPr>
          <w:rFonts w:ascii="仿宋_GB2312" w:eastAsia="仿宋_GB2312" w:hAnsi="仿宋_GB2312" w:cs="Times New Roman"/>
          <w:sz w:val="32"/>
          <w:szCs w:val="32"/>
        </w:rPr>
      </w:pPr>
    </w:p>
    <w:p w:rsidR="000D6C6C" w:rsidRDefault="000D6C6C">
      <w:pPr>
        <w:rPr>
          <w:rFonts w:ascii="黑体" w:eastAsia="黑体" w:hAnsi="黑体" w:cs="Times New Roman"/>
          <w:sz w:val="32"/>
          <w:szCs w:val="32"/>
        </w:rPr>
      </w:pPr>
    </w:p>
    <w:sectPr w:rsidR="000D6C6C" w:rsidSect="00FE47AF">
      <w:footerReference w:type="default" r:id="rId6"/>
      <w:pgSz w:w="16838" w:h="11906" w:orient="landscape" w:code="9"/>
      <w:pgMar w:top="2155" w:right="1531" w:bottom="1985" w:left="1531" w:header="851" w:footer="1134" w:gutter="0"/>
      <w:pgNumType w:fmt="numberInDash" w:start="4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C6C" w:rsidRDefault="000D6C6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D6C6C" w:rsidRDefault="000D6C6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经典粗宋简">
    <w:panose1 w:val="02010609000101010101"/>
    <w:charset w:val="86"/>
    <w:family w:val="modern"/>
    <w:pitch w:val="fixed"/>
    <w:sig w:usb0="A1002AEF" w:usb1="F9DF7CFB" w:usb2="0000001E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6C" w:rsidRPr="00FE47AF" w:rsidRDefault="000D6C6C" w:rsidP="00DF2B42">
    <w:pPr>
      <w:pStyle w:val="Footer"/>
      <w:framePr w:wrap="auto" w:vAnchor="text" w:hAnchor="margin" w:xAlign="center" w:y="1"/>
      <w:rPr>
        <w:rStyle w:val="PageNumber"/>
        <w:rFonts w:ascii="宋体" w:cs="宋体"/>
        <w:sz w:val="24"/>
        <w:szCs w:val="24"/>
      </w:rPr>
    </w:pPr>
    <w:r w:rsidRPr="00FE47AF">
      <w:rPr>
        <w:rStyle w:val="PageNumber"/>
        <w:rFonts w:ascii="宋体" w:hAnsi="宋体" w:cs="宋体"/>
        <w:sz w:val="24"/>
        <w:szCs w:val="24"/>
      </w:rPr>
      <w:fldChar w:fldCharType="begin"/>
    </w:r>
    <w:r w:rsidRPr="00FE47AF">
      <w:rPr>
        <w:rStyle w:val="PageNumber"/>
        <w:rFonts w:ascii="宋体" w:hAnsi="宋体" w:cs="宋体"/>
        <w:sz w:val="24"/>
        <w:szCs w:val="24"/>
      </w:rPr>
      <w:instrText xml:space="preserve">PAGE  </w:instrText>
    </w:r>
    <w:r w:rsidRPr="00FE47AF">
      <w:rPr>
        <w:rStyle w:val="PageNumber"/>
        <w:rFonts w:ascii="宋体" w:hAnsi="宋体" w:cs="宋体"/>
        <w:sz w:val="24"/>
        <w:szCs w:val="24"/>
      </w:rPr>
      <w:fldChar w:fldCharType="separate"/>
    </w:r>
    <w:r>
      <w:rPr>
        <w:rStyle w:val="PageNumber"/>
        <w:rFonts w:ascii="宋体" w:hAnsi="宋体" w:cs="宋体"/>
        <w:noProof/>
        <w:sz w:val="24"/>
        <w:szCs w:val="24"/>
      </w:rPr>
      <w:t>- 6 -</w:t>
    </w:r>
    <w:r w:rsidRPr="00FE47AF">
      <w:rPr>
        <w:rStyle w:val="PageNumber"/>
        <w:rFonts w:ascii="宋体" w:hAnsi="宋体" w:cs="宋体"/>
        <w:sz w:val="24"/>
        <w:szCs w:val="24"/>
      </w:rPr>
      <w:fldChar w:fldCharType="end"/>
    </w:r>
  </w:p>
  <w:p w:rsidR="000D6C6C" w:rsidRDefault="000D6C6C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C6C" w:rsidRDefault="000D6C6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D6C6C" w:rsidRDefault="000D6C6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2F9"/>
    <w:rsid w:val="000D6C6C"/>
    <w:rsid w:val="001035DB"/>
    <w:rsid w:val="004A0E71"/>
    <w:rsid w:val="00BB72F9"/>
    <w:rsid w:val="00DF2B42"/>
    <w:rsid w:val="00FE47AF"/>
    <w:rsid w:val="20B93948"/>
    <w:rsid w:val="2250783E"/>
    <w:rsid w:val="24BB6462"/>
    <w:rsid w:val="67CF4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2F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E47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328E6"/>
    <w:rPr>
      <w:rFonts w:cs="Calibri"/>
      <w:sz w:val="18"/>
      <w:szCs w:val="18"/>
    </w:rPr>
  </w:style>
  <w:style w:type="character" w:styleId="PageNumber">
    <w:name w:val="page number"/>
    <w:basedOn w:val="DefaultParagraphFont"/>
    <w:uiPriority w:val="99"/>
    <w:rsid w:val="00FE47AF"/>
  </w:style>
  <w:style w:type="paragraph" w:styleId="Header">
    <w:name w:val="header"/>
    <w:basedOn w:val="Normal"/>
    <w:link w:val="HeaderChar"/>
    <w:uiPriority w:val="99"/>
    <w:rsid w:val="00FE4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328E6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9</Pages>
  <Words>1894</Words>
  <Characters>10800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2</cp:revision>
  <dcterms:created xsi:type="dcterms:W3CDTF">2014-10-29T12:08:00Z</dcterms:created>
  <dcterms:modified xsi:type="dcterms:W3CDTF">2017-04-26T04:01:00Z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